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27C22D" w14:textId="2B151B31" w:rsidR="006B2F86" w:rsidRDefault="00024D13" w:rsidP="00E71FC3">
      <w:pPr>
        <w:pStyle w:val="NoSpacing"/>
      </w:pPr>
      <w:r>
        <w:rPr>
          <w:u w:val="single"/>
        </w:rPr>
        <w:t>Jane ASSHETON</w:t>
      </w:r>
      <w:r>
        <w:t xml:space="preserve">  </w:t>
      </w:r>
      <w:proofErr w:type="gramStart"/>
      <w:r>
        <w:t xml:space="preserve">   (</w:t>
      </w:r>
      <w:proofErr w:type="gramEnd"/>
      <w:r>
        <w:t>fl.1470)</w:t>
      </w:r>
    </w:p>
    <w:p w14:paraId="63C0F71F" w14:textId="7CD555AC" w:rsidR="00024D13" w:rsidRDefault="00024D13" w:rsidP="00E71FC3">
      <w:pPr>
        <w:pStyle w:val="NoSpacing"/>
      </w:pPr>
    </w:p>
    <w:p w14:paraId="0673C0EA" w14:textId="77777777" w:rsidR="00024D13" w:rsidRDefault="00024D13" w:rsidP="00024D13">
      <w:pPr>
        <w:pStyle w:val="NoSpacing"/>
      </w:pPr>
    </w:p>
    <w:p w14:paraId="71951D4F" w14:textId="00924528" w:rsidR="00024D13" w:rsidRPr="00024D13" w:rsidRDefault="00024D13" w:rsidP="00024D13">
      <w:pPr>
        <w:pStyle w:val="NoSpacing"/>
      </w:pPr>
      <w:r w:rsidRPr="00024D13">
        <w:t xml:space="preserve">Daughter of Nicholas </w:t>
      </w:r>
      <w:proofErr w:type="spellStart"/>
      <w:r w:rsidRPr="00024D13">
        <w:t>Assheton</w:t>
      </w:r>
      <w:proofErr w:type="spellEnd"/>
      <w:r w:rsidRPr="00024D13">
        <w:t xml:space="preserve"> of </w:t>
      </w:r>
      <w:proofErr w:type="spellStart"/>
      <w:r w:rsidRPr="00024D13">
        <w:t>Callington</w:t>
      </w:r>
      <w:proofErr w:type="spellEnd"/>
      <w:r w:rsidRPr="00024D13">
        <w:t>(</w:t>
      </w:r>
      <w:proofErr w:type="gramStart"/>
      <w:r w:rsidRPr="00024D13">
        <w:t>d.1466)(</w:t>
      </w:r>
      <w:proofErr w:type="gramEnd"/>
      <w:r w:rsidRPr="00024D13">
        <w:t>q.v.).   (H.P.p.25)</w:t>
      </w:r>
    </w:p>
    <w:p w14:paraId="48564E50" w14:textId="685468BF" w:rsidR="00024D13" w:rsidRDefault="00024D13" w:rsidP="00024D13">
      <w:pPr>
        <w:pStyle w:val="NoSpacing"/>
      </w:pPr>
      <w:r w:rsidRPr="00024D13">
        <w:t xml:space="preserve">= William </w:t>
      </w:r>
      <w:proofErr w:type="spellStart"/>
      <w:r>
        <w:t>Trevinor</w:t>
      </w:r>
      <w:proofErr w:type="spellEnd"/>
      <w:r>
        <w:t>.   (ibid.)</w:t>
      </w:r>
    </w:p>
    <w:p w14:paraId="094345BA" w14:textId="74D697FB" w:rsidR="00024D13" w:rsidRDefault="00024D13" w:rsidP="00024D13">
      <w:pPr>
        <w:pStyle w:val="NoSpacing"/>
      </w:pPr>
    </w:p>
    <w:p w14:paraId="679166DA" w14:textId="50239DF9" w:rsidR="00024D13" w:rsidRDefault="00024D13" w:rsidP="00024D13">
      <w:pPr>
        <w:pStyle w:val="NoSpacing"/>
      </w:pPr>
    </w:p>
    <w:p w14:paraId="01703F10" w14:textId="26D3BF0F" w:rsidR="00024D13" w:rsidRPr="00024D13" w:rsidRDefault="00024D13" w:rsidP="00024D13">
      <w:pPr>
        <w:pStyle w:val="NoSpacing"/>
      </w:pPr>
      <w:r>
        <w:t>25 May 2018</w:t>
      </w:r>
      <w:bookmarkStart w:id="0" w:name="_GoBack"/>
      <w:bookmarkEnd w:id="0"/>
    </w:p>
    <w:sectPr w:rsidR="00024D13" w:rsidRPr="00024D1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754216" w14:textId="77777777" w:rsidR="00024D13" w:rsidRDefault="00024D13" w:rsidP="00E71FC3">
      <w:pPr>
        <w:spacing w:after="0" w:line="240" w:lineRule="auto"/>
      </w:pPr>
      <w:r>
        <w:separator/>
      </w:r>
    </w:p>
  </w:endnote>
  <w:endnote w:type="continuationSeparator" w:id="0">
    <w:p w14:paraId="46BB2970" w14:textId="77777777" w:rsidR="00024D13" w:rsidRDefault="00024D1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393E1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50F844" w14:textId="77777777" w:rsidR="00024D13" w:rsidRDefault="00024D13" w:rsidP="00E71FC3">
      <w:pPr>
        <w:spacing w:after="0" w:line="240" w:lineRule="auto"/>
      </w:pPr>
      <w:r>
        <w:separator/>
      </w:r>
    </w:p>
  </w:footnote>
  <w:footnote w:type="continuationSeparator" w:id="0">
    <w:p w14:paraId="3E8E2664" w14:textId="77777777" w:rsidR="00024D13" w:rsidRDefault="00024D1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D13"/>
    <w:rsid w:val="00024D1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EDA70C"/>
  <w15:chartTrackingRefBased/>
  <w15:docId w15:val="{9DCF3F36-76DE-49D8-8D91-6EC74ABA5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2018-05-25T20:24:00Z</dcterms:created>
  <dcterms:modified xsi:type="dcterms:W3CDTF">2018-05-25T20:28:00Z</dcterms:modified>
</cp:coreProperties>
</file>